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D5796C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9070F0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E73608" w:rsidP="002C5E76">
      <w:pPr>
        <w:pStyle w:val="APBHeading"/>
      </w:pPr>
      <w:r>
        <w:t>SAE Hours Log</w:t>
      </w:r>
    </w:p>
    <w:p w:rsidR="002C5E76" w:rsidRDefault="002C5E76" w:rsidP="002C5E76"/>
    <w:p w:rsidR="00E73608" w:rsidRDefault="00E73608" w:rsidP="00E73608">
      <w:pPr>
        <w:pStyle w:val="ActivityBody"/>
      </w:pPr>
      <w:r>
        <w:t>Record all hours related to your SAE program. Separate hours by individual enterprises (if you have multiple projects) for easier transfer to applications.</w:t>
      </w:r>
    </w:p>
    <w:p w:rsidR="00E73608" w:rsidRDefault="00E73608" w:rsidP="002C5E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4375"/>
        <w:gridCol w:w="1128"/>
        <w:gridCol w:w="1128"/>
        <w:gridCol w:w="1181"/>
        <w:gridCol w:w="1128"/>
        <w:gridCol w:w="855"/>
      </w:tblGrid>
      <w:tr w:rsidR="00E73608" w:rsidTr="00BC7570">
        <w:tc>
          <w:tcPr>
            <w:tcW w:w="1008" w:type="dxa"/>
            <w:vAlign w:val="center"/>
          </w:tcPr>
          <w:p w:rsidR="00E73608" w:rsidRDefault="00E73608" w:rsidP="00BC7570">
            <w:pPr>
              <w:pStyle w:val="PictureCentered"/>
            </w:pPr>
            <w:r>
              <w:t>Date</w:t>
            </w:r>
          </w:p>
        </w:tc>
        <w:tc>
          <w:tcPr>
            <w:tcW w:w="4500" w:type="dxa"/>
            <w:vAlign w:val="center"/>
          </w:tcPr>
          <w:p w:rsidR="00E73608" w:rsidRDefault="00E73608" w:rsidP="00BC7570">
            <w:pPr>
              <w:pStyle w:val="PictureCentered"/>
            </w:pPr>
            <w:r>
              <w:t>Description of Activity</w:t>
            </w:r>
          </w:p>
        </w:tc>
        <w:tc>
          <w:tcPr>
            <w:tcW w:w="1128" w:type="dxa"/>
            <w:vAlign w:val="center"/>
          </w:tcPr>
          <w:p w:rsidR="00E73608" w:rsidRPr="0007381E" w:rsidRDefault="00E73608" w:rsidP="00BC7570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E73608" w:rsidRPr="0007381E" w:rsidRDefault="00E73608" w:rsidP="00BC7570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128" w:type="dxa"/>
            <w:vAlign w:val="center"/>
          </w:tcPr>
          <w:p w:rsidR="00E73608" w:rsidRPr="0007381E" w:rsidRDefault="00E73608" w:rsidP="00BC7570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E73608" w:rsidRPr="0007381E" w:rsidRDefault="00E73608" w:rsidP="00BC7570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183" w:type="dxa"/>
            <w:vAlign w:val="center"/>
          </w:tcPr>
          <w:p w:rsidR="00E73608" w:rsidRPr="0007381E" w:rsidRDefault="00E73608" w:rsidP="00BC7570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E73608" w:rsidRPr="0007381E" w:rsidRDefault="00E73608" w:rsidP="00BC7570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128" w:type="dxa"/>
            <w:vAlign w:val="center"/>
          </w:tcPr>
          <w:p w:rsidR="00E73608" w:rsidRPr="0007381E" w:rsidRDefault="00E73608" w:rsidP="00BC7570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E73608" w:rsidRPr="0007381E" w:rsidRDefault="00E73608" w:rsidP="00BC7570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857" w:type="dxa"/>
            <w:vAlign w:val="center"/>
          </w:tcPr>
          <w:p w:rsidR="00E73608" w:rsidRDefault="00E73608" w:rsidP="00BC7570">
            <w:pPr>
              <w:pStyle w:val="PictureCentered"/>
            </w:pPr>
            <w:r>
              <w:t>Total Hours</w:t>
            </w: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  <w:tr w:rsidR="00E73608" w:rsidTr="00BC7570">
        <w:tc>
          <w:tcPr>
            <w:tcW w:w="100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4500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1128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:rsidR="00E73608" w:rsidRPr="00174884" w:rsidRDefault="00E73608" w:rsidP="00BC7570">
            <w:pPr>
              <w:rPr>
                <w:sz w:val="30"/>
                <w:szCs w:val="30"/>
              </w:rPr>
            </w:pPr>
          </w:p>
        </w:tc>
      </w:tr>
    </w:tbl>
    <w:p w:rsidR="00E73608" w:rsidRDefault="00E73608" w:rsidP="002C5E76"/>
    <w:sectPr w:rsidR="00E73608" w:rsidSect="007C60E2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DBB" w:rsidRDefault="00943DBB">
      <w:r>
        <w:separator/>
      </w:r>
    </w:p>
  </w:endnote>
  <w:endnote w:type="continuationSeparator" w:id="0">
    <w:p w:rsidR="00943DBB" w:rsidRDefault="0094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BC7E08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D5796C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E73608">
          <w:pPr>
            <w:pStyle w:val="Footer"/>
          </w:pPr>
          <w:r>
            <w:t>APB</w:t>
          </w:r>
          <w:r w:rsidRPr="003B0686">
            <w:t xml:space="preserve"> – </w:t>
          </w:r>
          <w:r w:rsidR="00E73608">
            <w:t>SAE Hours Log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983FFA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DBB" w:rsidRDefault="00943DBB">
      <w:r>
        <w:separator/>
      </w:r>
    </w:p>
  </w:footnote>
  <w:footnote w:type="continuationSeparator" w:id="0">
    <w:p w:rsidR="00943DBB" w:rsidRDefault="00943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08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070F0"/>
    <w:rsid w:val="00943DBB"/>
    <w:rsid w:val="00960B08"/>
    <w:rsid w:val="009664A4"/>
    <w:rsid w:val="00966E61"/>
    <w:rsid w:val="0098363E"/>
    <w:rsid w:val="00983FFA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5796C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7360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ED15D6-7918-482D-AA22-29B7BEDC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73608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1D01-94FF-4509-AB30-BF897936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</TotalTime>
  <Pages>1</Pages>
  <Words>40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Hours Log</dc:title>
  <dc:subject>APB - Unit 1 - Lesson 1.1 Foundations of Biotechnology</dc:subject>
  <dc:creator>Marlene Jansen</dc:creator>
  <cp:keywords/>
  <dc:description/>
  <cp:lastModifiedBy>Melanie Bloom</cp:lastModifiedBy>
  <cp:revision>4</cp:revision>
  <cp:lastPrinted>2014-03-03T20:17:00Z</cp:lastPrinted>
  <dcterms:created xsi:type="dcterms:W3CDTF">2016-01-06T19:11:00Z</dcterms:created>
  <dcterms:modified xsi:type="dcterms:W3CDTF">2016-03-01T01:26:00Z</dcterms:modified>
</cp:coreProperties>
</file>